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607E9" w14:textId="77777777" w:rsidR="00017220" w:rsidRPr="007D06D2" w:rsidRDefault="00017220" w:rsidP="000172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06D2">
        <w:rPr>
          <w:rFonts w:ascii="Times New Roman" w:hAnsi="Times New Roman" w:cs="Times New Roman"/>
          <w:sz w:val="24"/>
          <w:szCs w:val="24"/>
          <w:u w:val="single"/>
        </w:rPr>
        <w:t>John BYSCHOPE</w:t>
      </w:r>
      <w:r w:rsidRPr="007D06D2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7D06D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D06D2">
        <w:rPr>
          <w:rFonts w:ascii="Times New Roman" w:hAnsi="Times New Roman" w:cs="Times New Roman"/>
          <w:sz w:val="24"/>
          <w:szCs w:val="24"/>
        </w:rPr>
        <w:t>fl.1430)</w:t>
      </w:r>
    </w:p>
    <w:p w14:paraId="461A46A4" w14:textId="77777777" w:rsidR="00017220" w:rsidRPr="007D06D2" w:rsidRDefault="00017220" w:rsidP="000172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14E8FA" w14:textId="77777777" w:rsidR="00017220" w:rsidRPr="007D06D2" w:rsidRDefault="00017220" w:rsidP="000172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AB223" w14:textId="77777777" w:rsidR="00017220" w:rsidRPr="007D06D2" w:rsidRDefault="00017220" w:rsidP="000172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06D2">
        <w:rPr>
          <w:rFonts w:ascii="Times New Roman" w:hAnsi="Times New Roman" w:cs="Times New Roman"/>
          <w:sz w:val="24"/>
          <w:szCs w:val="24"/>
        </w:rPr>
        <w:t xml:space="preserve">  5 Jun.1430</w:t>
      </w:r>
      <w:r w:rsidRPr="007D06D2">
        <w:rPr>
          <w:rFonts w:ascii="Times New Roman" w:hAnsi="Times New Roman" w:cs="Times New Roman"/>
          <w:sz w:val="24"/>
          <w:szCs w:val="24"/>
        </w:rPr>
        <w:tab/>
        <w:t xml:space="preserve">He had a bequest in the Will of Thomas </w:t>
      </w:r>
      <w:proofErr w:type="spellStart"/>
      <w:r w:rsidRPr="007D06D2">
        <w:rPr>
          <w:rFonts w:ascii="Times New Roman" w:hAnsi="Times New Roman" w:cs="Times New Roman"/>
          <w:sz w:val="24"/>
          <w:szCs w:val="24"/>
        </w:rPr>
        <w:t>Saunder</w:t>
      </w:r>
      <w:proofErr w:type="spellEnd"/>
      <w:r w:rsidRPr="007D06D2">
        <w:rPr>
          <w:rFonts w:ascii="Times New Roman" w:hAnsi="Times New Roman" w:cs="Times New Roman"/>
          <w:sz w:val="24"/>
          <w:szCs w:val="24"/>
        </w:rPr>
        <w:t xml:space="preserve"> of Elstree(q.v.) of which he</w:t>
      </w:r>
    </w:p>
    <w:p w14:paraId="10D0B12C" w14:textId="77777777" w:rsidR="00017220" w:rsidRPr="007D06D2" w:rsidRDefault="00017220" w:rsidP="000172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06D2">
        <w:rPr>
          <w:rFonts w:ascii="Times New Roman" w:hAnsi="Times New Roman" w:cs="Times New Roman"/>
          <w:sz w:val="24"/>
          <w:szCs w:val="24"/>
        </w:rPr>
        <w:tab/>
      </w:r>
      <w:r w:rsidRPr="007D06D2">
        <w:rPr>
          <w:rFonts w:ascii="Times New Roman" w:hAnsi="Times New Roman" w:cs="Times New Roman"/>
          <w:sz w:val="24"/>
          <w:szCs w:val="24"/>
        </w:rPr>
        <w:tab/>
        <w:t>was also an executor.</w:t>
      </w:r>
    </w:p>
    <w:p w14:paraId="3129B143" w14:textId="77777777" w:rsidR="00017220" w:rsidRPr="007D06D2" w:rsidRDefault="00017220" w:rsidP="000172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06D2">
        <w:rPr>
          <w:rFonts w:ascii="Times New Roman" w:hAnsi="Times New Roman" w:cs="Times New Roman"/>
          <w:sz w:val="24"/>
          <w:szCs w:val="24"/>
        </w:rPr>
        <w:tab/>
      </w:r>
      <w:r w:rsidRPr="007D06D2"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 w:rsidRPr="007D06D2"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 w:rsidRPr="007D06D2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7D06D2"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 w:rsidRPr="007D06D2"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 w:rsidRPr="007D06D2">
        <w:rPr>
          <w:rFonts w:ascii="Times New Roman" w:hAnsi="Times New Roman" w:cs="Times New Roman"/>
          <w:sz w:val="24"/>
          <w:szCs w:val="24"/>
        </w:rPr>
        <w:t>vol.I</w:t>
      </w:r>
      <w:proofErr w:type="spellEnd"/>
      <w:r w:rsidRPr="007D06D2">
        <w:rPr>
          <w:rFonts w:ascii="Times New Roman" w:hAnsi="Times New Roman" w:cs="Times New Roman"/>
          <w:sz w:val="24"/>
          <w:szCs w:val="24"/>
        </w:rPr>
        <w:t xml:space="preserve"> p.233)</w:t>
      </w:r>
    </w:p>
    <w:p w14:paraId="27822DBC" w14:textId="77777777" w:rsidR="00017220" w:rsidRPr="007D06D2" w:rsidRDefault="00017220" w:rsidP="000172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214955" w14:textId="77777777" w:rsidR="00017220" w:rsidRPr="007D06D2" w:rsidRDefault="00017220" w:rsidP="000172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071905" w14:textId="77777777" w:rsidR="00017220" w:rsidRPr="007D06D2" w:rsidRDefault="00017220" w:rsidP="000172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06D2">
        <w:rPr>
          <w:rFonts w:ascii="Times New Roman" w:hAnsi="Times New Roman" w:cs="Times New Roman"/>
          <w:sz w:val="24"/>
          <w:szCs w:val="24"/>
        </w:rPr>
        <w:t>31 December 2021</w:t>
      </w:r>
    </w:p>
    <w:p w14:paraId="227927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5428C" w14:textId="77777777" w:rsidR="00017220" w:rsidRDefault="00017220" w:rsidP="009139A6">
      <w:r>
        <w:separator/>
      </w:r>
    </w:p>
  </w:endnote>
  <w:endnote w:type="continuationSeparator" w:id="0">
    <w:p w14:paraId="496DC85A" w14:textId="77777777" w:rsidR="00017220" w:rsidRDefault="000172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ED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796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68A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C3EE5" w14:textId="77777777" w:rsidR="00017220" w:rsidRDefault="00017220" w:rsidP="009139A6">
      <w:r>
        <w:separator/>
      </w:r>
    </w:p>
  </w:footnote>
  <w:footnote w:type="continuationSeparator" w:id="0">
    <w:p w14:paraId="7E9904D8" w14:textId="77777777" w:rsidR="00017220" w:rsidRDefault="000172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985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82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36B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220"/>
    <w:rsid w:val="0001722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4152B"/>
  <w15:chartTrackingRefBased/>
  <w15:docId w15:val="{7530D08C-DEFF-4A48-9E8A-C1F6E2BB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2022-01-09T20:20:00Z</dcterms:created>
  <dcterms:modified xsi:type="dcterms:W3CDTF">2022-01-09T20:21:00Z</dcterms:modified>
</cp:coreProperties>
</file>